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69BDB10F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6B431C">
        <w:rPr>
          <w:rFonts w:eastAsia="Times New Roman" w:cs="Arial"/>
          <w:color w:val="004994"/>
          <w:spacing w:val="5"/>
          <w:kern w:val="28"/>
        </w:rPr>
        <w:t>Mikrowellenaufschlusssystem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6B431C">
        <w:rPr>
          <w:rFonts w:eastAsia="Times New Roman" w:cs="Arial"/>
          <w:color w:val="004994"/>
          <w:spacing w:val="5"/>
          <w:kern w:val="28"/>
        </w:rPr>
        <w:t>26_NAT_042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 w:rsidRPr="006B431C">
        <w:rPr>
          <w:rFonts w:cs="Arial"/>
        </w:rPr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5C667" w14:textId="77777777" w:rsidR="00D238B9" w:rsidRDefault="00D238B9" w:rsidP="003D338A">
      <w:pPr>
        <w:spacing w:after="0"/>
      </w:pPr>
      <w:r>
        <w:separator/>
      </w:r>
    </w:p>
  </w:endnote>
  <w:endnote w:type="continuationSeparator" w:id="0">
    <w:p w14:paraId="4650A363" w14:textId="77777777" w:rsidR="00D238B9" w:rsidRDefault="00D238B9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AF372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51B212EF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6B431C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701E" w14:textId="77777777" w:rsidR="00D238B9" w:rsidRDefault="00D238B9" w:rsidP="003D338A">
      <w:pPr>
        <w:spacing w:after="0"/>
      </w:pPr>
      <w:r>
        <w:separator/>
      </w:r>
    </w:p>
  </w:footnote>
  <w:footnote w:type="continuationSeparator" w:id="0">
    <w:p w14:paraId="5F85BD96" w14:textId="77777777" w:rsidR="00D238B9" w:rsidRDefault="00D238B9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554FF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431C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38B9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215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Hollinski, Herdis</cp:lastModifiedBy>
  <cp:revision>37</cp:revision>
  <cp:lastPrinted>2011-09-03T11:20:00Z</cp:lastPrinted>
  <dcterms:created xsi:type="dcterms:W3CDTF">2020-12-08T11:48:00Z</dcterms:created>
  <dcterms:modified xsi:type="dcterms:W3CDTF">2026-06-29T09:28:00Z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